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46EA" w:rsidRPr="00E32A78" w:rsidRDefault="002446EA" w:rsidP="00D2594C">
      <w:pPr>
        <w:spacing w:after="0" w:line="360" w:lineRule="auto"/>
        <w:jc w:val="center"/>
      </w:pPr>
      <w:r w:rsidRPr="00E32A78">
        <w:t>С О Г Л А Ш Е Н И Е</w:t>
      </w:r>
    </w:p>
    <w:p w:rsidR="002446EA" w:rsidRPr="00E32A78" w:rsidRDefault="002446EA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Сунженского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2446EA" w:rsidRPr="00E32A78" w:rsidRDefault="002446EA" w:rsidP="00BD4CDF">
      <w:pPr>
        <w:spacing w:after="0" w:line="240" w:lineRule="auto"/>
      </w:pPr>
    </w:p>
    <w:p w:rsidR="002446EA" w:rsidRPr="00E32A78" w:rsidRDefault="002446EA" w:rsidP="00BD4CDF">
      <w:pPr>
        <w:spacing w:after="0" w:line="240" w:lineRule="auto"/>
      </w:pPr>
      <w:r>
        <w:t xml:space="preserve">с.Октябрьское                                                                             22.11.2017 </w:t>
      </w:r>
      <w:r w:rsidRPr="00E32A78">
        <w:t>года</w:t>
      </w:r>
    </w:p>
    <w:p w:rsidR="002446EA" w:rsidRPr="00E32A78" w:rsidRDefault="002446EA" w:rsidP="004B0B2F">
      <w:pPr>
        <w:spacing w:after="0" w:line="240" w:lineRule="auto"/>
        <w:jc w:val="both"/>
      </w:pPr>
    </w:p>
    <w:p w:rsidR="002446EA" w:rsidRPr="00E32A78" w:rsidRDefault="002446EA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Сунженского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Джиоева Роберта Александровича</w:t>
      </w:r>
      <w:r w:rsidRPr="00E32A78">
        <w:t xml:space="preserve">, действующего на основании Устава </w:t>
      </w:r>
      <w:r>
        <w:t>Сунженского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Сунженского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2446EA" w:rsidRPr="00E32A78" w:rsidRDefault="002446EA" w:rsidP="00A2713D">
      <w:pPr>
        <w:spacing w:after="0" w:line="240" w:lineRule="auto"/>
        <w:jc w:val="both"/>
      </w:pPr>
    </w:p>
    <w:p w:rsidR="002446EA" w:rsidRPr="00E32A78" w:rsidRDefault="002446EA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2446EA" w:rsidRPr="00E32A78" w:rsidRDefault="002446EA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2446EA" w:rsidRPr="00E32A78" w:rsidRDefault="002446EA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2446EA" w:rsidRPr="00E32A78" w:rsidRDefault="002446EA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2446EA" w:rsidRPr="00E32A78" w:rsidRDefault="002446EA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2446EA" w:rsidRPr="00E32A78" w:rsidRDefault="002446EA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2446EA" w:rsidRPr="00E32A78" w:rsidRDefault="002446EA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2446EA" w:rsidRDefault="002446EA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2446EA" w:rsidRDefault="002446EA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2446EA" w:rsidRPr="00E32A78" w:rsidRDefault="002446EA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Сунженского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2446EA" w:rsidRPr="00E32A78" w:rsidRDefault="002446EA" w:rsidP="00865ED1">
      <w:pPr>
        <w:spacing w:after="0" w:line="240" w:lineRule="auto"/>
        <w:jc w:val="both"/>
      </w:pPr>
    </w:p>
    <w:p w:rsidR="002446EA" w:rsidRDefault="002446EA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2446EA" w:rsidRDefault="002446EA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2446EA" w:rsidRPr="00E32A78" w:rsidRDefault="002446EA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2446EA" w:rsidRPr="00E32A78" w:rsidRDefault="002446EA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2446EA" w:rsidRPr="00E32A78" w:rsidRDefault="002446EA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2446EA" w:rsidRPr="00E32A78" w:rsidRDefault="002446EA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2446EA" w:rsidRDefault="002446EA" w:rsidP="006C5963">
      <w:pPr>
        <w:spacing w:after="0" w:line="240" w:lineRule="auto"/>
        <w:jc w:val="both"/>
      </w:pPr>
    </w:p>
    <w:p w:rsidR="002446EA" w:rsidRPr="00E32A78" w:rsidRDefault="002446EA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2446EA" w:rsidRDefault="002446EA" w:rsidP="006C5963">
      <w:pPr>
        <w:spacing w:after="0" w:line="240" w:lineRule="auto"/>
        <w:jc w:val="both"/>
      </w:pPr>
    </w:p>
    <w:p w:rsidR="002446EA" w:rsidRPr="00E32A78" w:rsidRDefault="002446EA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2446EA" w:rsidRDefault="002446EA" w:rsidP="006C5963">
      <w:pPr>
        <w:spacing w:after="0" w:line="240" w:lineRule="auto"/>
        <w:jc w:val="both"/>
      </w:pPr>
    </w:p>
    <w:p w:rsidR="002446EA" w:rsidRDefault="002446EA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2446EA" w:rsidRPr="00E32A78" w:rsidRDefault="002446EA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2446EA" w:rsidRPr="00E32A78" w:rsidRDefault="002446EA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2446EA" w:rsidRPr="00E32A78" w:rsidRDefault="002446EA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2446EA" w:rsidRDefault="002446EA" w:rsidP="006C5963">
      <w:pPr>
        <w:spacing w:after="0" w:line="240" w:lineRule="auto"/>
        <w:jc w:val="both"/>
      </w:pPr>
    </w:p>
    <w:p w:rsidR="002446EA" w:rsidRPr="00E32A78" w:rsidRDefault="002446EA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2446EA" w:rsidRPr="00E32A78" w:rsidRDefault="002446EA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2446EA" w:rsidRPr="00E32A78" w:rsidRDefault="002446EA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2446EA" w:rsidRPr="00E32A78" w:rsidRDefault="002446EA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2446EA" w:rsidRDefault="002446EA" w:rsidP="005E6DC3">
      <w:pPr>
        <w:spacing w:after="0" w:line="240" w:lineRule="auto"/>
        <w:jc w:val="both"/>
      </w:pPr>
    </w:p>
    <w:p w:rsidR="002446EA" w:rsidRDefault="002446EA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2446EA" w:rsidRPr="00E32A78" w:rsidRDefault="002446EA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2446EA" w:rsidRPr="00E32A78" w:rsidRDefault="002446EA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2446EA" w:rsidRDefault="002446EA" w:rsidP="00D036AE">
      <w:pPr>
        <w:spacing w:after="0" w:line="240" w:lineRule="auto"/>
        <w:jc w:val="both"/>
      </w:pPr>
    </w:p>
    <w:p w:rsidR="002446EA" w:rsidRDefault="002446EA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2446EA" w:rsidRPr="00E32A78" w:rsidRDefault="002446EA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2446EA" w:rsidRPr="00E32A78" w:rsidRDefault="002446EA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2446EA" w:rsidRPr="00E32A78" w:rsidRDefault="002446EA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2446EA" w:rsidRPr="00E32A78" w:rsidRDefault="002446EA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2446EA" w:rsidRPr="00E32A78" w:rsidRDefault="002446EA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2446EA" w:rsidRPr="00E32A78" w:rsidRDefault="002446EA" w:rsidP="00707926">
      <w:pPr>
        <w:spacing w:after="0" w:line="240" w:lineRule="auto"/>
        <w:jc w:val="both"/>
      </w:pPr>
    </w:p>
    <w:p w:rsidR="002446EA" w:rsidRPr="00E32A78" w:rsidRDefault="002446EA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2446EA" w:rsidRPr="00E32A78" w:rsidRDefault="002446EA" w:rsidP="00707926">
      <w:pPr>
        <w:spacing w:after="0" w:line="240" w:lineRule="auto"/>
        <w:jc w:val="both"/>
      </w:pPr>
    </w:p>
    <w:p w:rsidR="002446EA" w:rsidRPr="00E32A78" w:rsidRDefault="002446EA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2446EA" w:rsidRPr="00E32A78" w:rsidRDefault="002446EA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2446EA" w:rsidRDefault="002446EA" w:rsidP="001C6084">
      <w:pPr>
        <w:spacing w:after="0" w:line="240" w:lineRule="auto"/>
        <w:jc w:val="center"/>
      </w:pPr>
    </w:p>
    <w:p w:rsidR="002446EA" w:rsidRPr="00E32A78" w:rsidRDefault="002446EA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2446EA" w:rsidRPr="00E32A78" w:rsidRDefault="002446EA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2446EA" w:rsidRPr="00E32A78" w:rsidRDefault="002446EA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2446EA" w:rsidRDefault="002446EA" w:rsidP="00AC23B7">
      <w:pPr>
        <w:spacing w:after="0" w:line="240" w:lineRule="auto"/>
        <w:jc w:val="both"/>
      </w:pPr>
    </w:p>
    <w:p w:rsidR="002446EA" w:rsidRPr="00E32A78" w:rsidRDefault="002446EA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2446EA" w:rsidRPr="00E32A78" w:rsidRDefault="002446EA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2446EA" w:rsidRPr="003C29E3">
        <w:tc>
          <w:tcPr>
            <w:tcW w:w="4785" w:type="dxa"/>
          </w:tcPr>
          <w:p w:rsidR="002446EA" w:rsidRPr="003C29E3" w:rsidRDefault="002446EA" w:rsidP="003C29E3">
            <w:pPr>
              <w:spacing w:after="0" w:line="240" w:lineRule="auto"/>
            </w:pPr>
            <w:r w:rsidRPr="003C29E3">
              <w:t>Администрация (наименование сельского поселения) Пригородного района РСО-Алания</w:t>
            </w:r>
          </w:p>
        </w:tc>
        <w:tc>
          <w:tcPr>
            <w:tcW w:w="4786" w:type="dxa"/>
          </w:tcPr>
          <w:p w:rsidR="002446EA" w:rsidRPr="003C29E3" w:rsidRDefault="002446EA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2446EA" w:rsidRPr="003C29E3">
        <w:tc>
          <w:tcPr>
            <w:tcW w:w="4785" w:type="dxa"/>
          </w:tcPr>
          <w:p w:rsidR="002446EA" w:rsidRPr="003C29E3" w:rsidRDefault="002446EA" w:rsidP="003C29E3">
            <w:pPr>
              <w:spacing w:after="0" w:line="240" w:lineRule="auto"/>
            </w:pPr>
            <w:r>
              <w:t>363104, РСО – Алания, Пригородный район, с.Сунжа, ул. Бибилова, 27</w:t>
            </w:r>
          </w:p>
        </w:tc>
        <w:tc>
          <w:tcPr>
            <w:tcW w:w="4786" w:type="dxa"/>
          </w:tcPr>
          <w:p w:rsidR="002446EA" w:rsidRPr="003C29E3" w:rsidRDefault="002446EA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2446EA" w:rsidRPr="003C29E3">
        <w:tc>
          <w:tcPr>
            <w:tcW w:w="4785" w:type="dxa"/>
          </w:tcPr>
          <w:p w:rsidR="002446EA" w:rsidRPr="003C29E3" w:rsidRDefault="002446EA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1512007674</w:t>
            </w:r>
          </w:p>
        </w:tc>
        <w:tc>
          <w:tcPr>
            <w:tcW w:w="4786" w:type="dxa"/>
          </w:tcPr>
          <w:p w:rsidR="002446EA" w:rsidRPr="003C29E3" w:rsidRDefault="002446EA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2446EA" w:rsidRPr="003C29E3">
        <w:tc>
          <w:tcPr>
            <w:tcW w:w="4785" w:type="dxa"/>
          </w:tcPr>
          <w:p w:rsidR="002446EA" w:rsidRPr="003C29E3" w:rsidRDefault="002446EA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t>151201001</w:t>
            </w:r>
          </w:p>
        </w:tc>
        <w:tc>
          <w:tcPr>
            <w:tcW w:w="4786" w:type="dxa"/>
          </w:tcPr>
          <w:p w:rsidR="002446EA" w:rsidRPr="003C29E3" w:rsidRDefault="002446EA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2446EA" w:rsidRPr="003C29E3">
        <w:tc>
          <w:tcPr>
            <w:tcW w:w="4785" w:type="dxa"/>
          </w:tcPr>
          <w:p w:rsidR="002446EA" w:rsidRPr="003C29E3" w:rsidRDefault="002446EA" w:rsidP="003C29E3">
            <w:pPr>
              <w:spacing w:after="0" w:line="240" w:lineRule="auto"/>
            </w:pPr>
            <w:r w:rsidRPr="003C29E3">
              <w:t xml:space="preserve">р/сч </w:t>
            </w:r>
            <w:r>
              <w:t>40204810400000000081</w:t>
            </w:r>
          </w:p>
        </w:tc>
        <w:tc>
          <w:tcPr>
            <w:tcW w:w="4786" w:type="dxa"/>
          </w:tcPr>
          <w:p w:rsidR="002446EA" w:rsidRPr="003C29E3" w:rsidRDefault="002446EA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2446EA" w:rsidRPr="003C29E3">
        <w:tc>
          <w:tcPr>
            <w:tcW w:w="4785" w:type="dxa"/>
          </w:tcPr>
          <w:p w:rsidR="002446EA" w:rsidRPr="003C29E3" w:rsidRDefault="002446EA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2446EA" w:rsidRPr="003C29E3" w:rsidRDefault="002446EA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2446EA" w:rsidRPr="003C29E3">
        <w:tc>
          <w:tcPr>
            <w:tcW w:w="4785" w:type="dxa"/>
          </w:tcPr>
          <w:p w:rsidR="002446EA" w:rsidRPr="003C29E3" w:rsidRDefault="002446EA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2446EA" w:rsidRPr="003C29E3" w:rsidRDefault="002446EA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2446EA" w:rsidRPr="003C29E3" w:rsidRDefault="002446EA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2446EA" w:rsidRPr="003C29E3">
        <w:tc>
          <w:tcPr>
            <w:tcW w:w="4785" w:type="dxa"/>
          </w:tcPr>
          <w:p w:rsidR="002446EA" w:rsidRPr="003C29E3" w:rsidRDefault="002446EA" w:rsidP="00863C40">
            <w:pPr>
              <w:spacing w:after="0" w:line="240" w:lineRule="auto"/>
            </w:pPr>
            <w:r>
              <w:t>Глава администрации Сунженского сельского поселения</w:t>
            </w:r>
          </w:p>
          <w:p w:rsidR="002446EA" w:rsidRPr="003C29E3" w:rsidRDefault="002446EA" w:rsidP="00863C40">
            <w:pPr>
              <w:spacing w:after="0" w:line="240" w:lineRule="auto"/>
            </w:pPr>
          </w:p>
          <w:p w:rsidR="002446EA" w:rsidRPr="003C29E3" w:rsidRDefault="002446EA" w:rsidP="00863C40">
            <w:pPr>
              <w:spacing w:after="0" w:line="240" w:lineRule="auto"/>
            </w:pPr>
          </w:p>
          <w:p w:rsidR="002446EA" w:rsidRPr="003C29E3" w:rsidRDefault="002446EA" w:rsidP="00863C40">
            <w:pPr>
              <w:spacing w:after="0" w:line="240" w:lineRule="auto"/>
            </w:pPr>
          </w:p>
          <w:p w:rsidR="002446EA" w:rsidRPr="003C29E3" w:rsidRDefault="002446EA" w:rsidP="00863C40">
            <w:pPr>
              <w:spacing w:after="0" w:line="240" w:lineRule="auto"/>
            </w:pPr>
            <w:r w:rsidRPr="003C29E3">
              <w:t xml:space="preserve">       </w:t>
            </w:r>
            <w:r>
              <w:t xml:space="preserve">                           Р.А. Джиоев</w:t>
            </w:r>
          </w:p>
          <w:p w:rsidR="002446EA" w:rsidRPr="003C29E3" w:rsidRDefault="002446EA" w:rsidP="00863C40">
            <w:pPr>
              <w:spacing w:after="0" w:line="240" w:lineRule="auto"/>
            </w:pPr>
          </w:p>
          <w:p w:rsidR="002446EA" w:rsidRPr="003C29E3" w:rsidRDefault="002446EA" w:rsidP="00863C40">
            <w:pPr>
              <w:spacing w:after="0" w:line="240" w:lineRule="auto"/>
            </w:pPr>
            <w:r>
              <w:t>15.11.</w:t>
            </w:r>
            <w:r w:rsidRPr="003C29E3">
              <w:t>2017</w:t>
            </w:r>
          </w:p>
          <w:p w:rsidR="002446EA" w:rsidRPr="003C29E3" w:rsidRDefault="002446EA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2446EA" w:rsidRPr="003C29E3" w:rsidRDefault="002446EA" w:rsidP="00863C40">
            <w:pPr>
              <w:spacing w:after="0" w:line="240" w:lineRule="auto"/>
            </w:pPr>
            <w:r w:rsidRPr="003C29E3">
              <w:t>МП.</w:t>
            </w:r>
          </w:p>
          <w:p w:rsidR="002446EA" w:rsidRPr="003C29E3" w:rsidRDefault="002446EA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2446EA" w:rsidRPr="003C29E3" w:rsidRDefault="002446EA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2446EA" w:rsidRPr="003C29E3" w:rsidRDefault="002446EA" w:rsidP="00863C40">
            <w:pPr>
              <w:spacing w:after="0" w:line="240" w:lineRule="auto"/>
              <w:jc w:val="right"/>
            </w:pPr>
          </w:p>
          <w:p w:rsidR="002446EA" w:rsidRPr="003C29E3" w:rsidRDefault="002446EA" w:rsidP="00863C40">
            <w:pPr>
              <w:spacing w:after="0" w:line="240" w:lineRule="auto"/>
              <w:jc w:val="right"/>
            </w:pPr>
          </w:p>
          <w:p w:rsidR="002446EA" w:rsidRPr="003C29E3" w:rsidRDefault="002446EA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2446EA" w:rsidRPr="003C29E3" w:rsidRDefault="002446EA" w:rsidP="00863C40">
            <w:pPr>
              <w:spacing w:after="0" w:line="240" w:lineRule="auto"/>
              <w:jc w:val="right"/>
            </w:pPr>
          </w:p>
          <w:p w:rsidR="002446EA" w:rsidRPr="003C29E3" w:rsidRDefault="002446EA" w:rsidP="00863C40">
            <w:pPr>
              <w:spacing w:after="0" w:line="240" w:lineRule="auto"/>
              <w:jc w:val="right"/>
            </w:pPr>
            <w:r>
              <w:t>22.11.</w:t>
            </w:r>
            <w:r w:rsidRPr="003C29E3">
              <w:t xml:space="preserve"> 2017 г.</w:t>
            </w:r>
          </w:p>
          <w:p w:rsidR="002446EA" w:rsidRDefault="002446EA" w:rsidP="00863C40">
            <w:pPr>
              <w:spacing w:after="0" w:line="240" w:lineRule="auto"/>
            </w:pPr>
          </w:p>
          <w:p w:rsidR="002446EA" w:rsidRPr="003C29E3" w:rsidRDefault="002446EA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2446EA" w:rsidRPr="00E32A78" w:rsidRDefault="002446EA" w:rsidP="00C465D0">
      <w:pPr>
        <w:pStyle w:val="ListParagraph"/>
        <w:spacing w:after="0" w:line="240" w:lineRule="auto"/>
        <w:ind w:left="0"/>
        <w:jc w:val="both"/>
      </w:pPr>
    </w:p>
    <w:sectPr w:rsidR="002446EA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640A6"/>
    <w:rsid w:val="00066E71"/>
    <w:rsid w:val="000774D1"/>
    <w:rsid w:val="000B6E3D"/>
    <w:rsid w:val="000D79C1"/>
    <w:rsid w:val="001444B3"/>
    <w:rsid w:val="00161B99"/>
    <w:rsid w:val="00174A49"/>
    <w:rsid w:val="001C6084"/>
    <w:rsid w:val="001F6B08"/>
    <w:rsid w:val="00212AE3"/>
    <w:rsid w:val="002446EA"/>
    <w:rsid w:val="00247883"/>
    <w:rsid w:val="00254DEB"/>
    <w:rsid w:val="002748E4"/>
    <w:rsid w:val="00276411"/>
    <w:rsid w:val="002D26C0"/>
    <w:rsid w:val="00311573"/>
    <w:rsid w:val="00330CB7"/>
    <w:rsid w:val="0038585C"/>
    <w:rsid w:val="003B684F"/>
    <w:rsid w:val="003C29E3"/>
    <w:rsid w:val="003C5F28"/>
    <w:rsid w:val="003D0C6B"/>
    <w:rsid w:val="004013C8"/>
    <w:rsid w:val="00403CA1"/>
    <w:rsid w:val="0041697A"/>
    <w:rsid w:val="00445F9C"/>
    <w:rsid w:val="004612BA"/>
    <w:rsid w:val="00490031"/>
    <w:rsid w:val="004B0B2F"/>
    <w:rsid w:val="004F0F54"/>
    <w:rsid w:val="005146A6"/>
    <w:rsid w:val="005E6DC3"/>
    <w:rsid w:val="0065471D"/>
    <w:rsid w:val="00662BB8"/>
    <w:rsid w:val="0067200D"/>
    <w:rsid w:val="006910DA"/>
    <w:rsid w:val="006A56AF"/>
    <w:rsid w:val="006C5963"/>
    <w:rsid w:val="006D4F7A"/>
    <w:rsid w:val="00707926"/>
    <w:rsid w:val="00722F1A"/>
    <w:rsid w:val="007524DA"/>
    <w:rsid w:val="007A08ED"/>
    <w:rsid w:val="007A0FC5"/>
    <w:rsid w:val="007C5930"/>
    <w:rsid w:val="00863C40"/>
    <w:rsid w:val="00865D59"/>
    <w:rsid w:val="00865ED1"/>
    <w:rsid w:val="00876BEE"/>
    <w:rsid w:val="00887FF8"/>
    <w:rsid w:val="00942E0C"/>
    <w:rsid w:val="00966DD2"/>
    <w:rsid w:val="009817F4"/>
    <w:rsid w:val="00A03B26"/>
    <w:rsid w:val="00A2713D"/>
    <w:rsid w:val="00A43133"/>
    <w:rsid w:val="00A5315E"/>
    <w:rsid w:val="00A53921"/>
    <w:rsid w:val="00A554CA"/>
    <w:rsid w:val="00AC23B7"/>
    <w:rsid w:val="00B52F05"/>
    <w:rsid w:val="00B6621F"/>
    <w:rsid w:val="00B8078B"/>
    <w:rsid w:val="00B822E5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17954"/>
    <w:rsid w:val="00D2594C"/>
    <w:rsid w:val="00D370B6"/>
    <w:rsid w:val="00D3795A"/>
    <w:rsid w:val="00D5123C"/>
    <w:rsid w:val="00E030C2"/>
    <w:rsid w:val="00E32A78"/>
    <w:rsid w:val="00E95831"/>
    <w:rsid w:val="00EA11F9"/>
    <w:rsid w:val="00ED2C12"/>
    <w:rsid w:val="00EE2250"/>
    <w:rsid w:val="00F12A4C"/>
    <w:rsid w:val="00F54564"/>
    <w:rsid w:val="00F73816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44</TotalTime>
  <Pages>6</Pages>
  <Words>1599</Words>
  <Characters>9117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9</cp:revision>
  <cp:lastPrinted>2017-11-17T06:37:00Z</cp:lastPrinted>
  <dcterms:created xsi:type="dcterms:W3CDTF">2017-11-13T08:20:00Z</dcterms:created>
  <dcterms:modified xsi:type="dcterms:W3CDTF">2017-12-15T08:26:00Z</dcterms:modified>
</cp:coreProperties>
</file>